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7B1" w:rsidRPr="0001749B" w:rsidRDefault="007817B1" w:rsidP="0001749B">
      <w:pPr>
        <w:pStyle w:val="Style11"/>
        <w:widowControl/>
        <w:spacing w:line="302" w:lineRule="exact"/>
        <w:jc w:val="both"/>
        <w:rPr>
          <w:rStyle w:val="FontStyle55"/>
          <w:b w:val="0"/>
          <w:bCs w:val="0"/>
        </w:rPr>
      </w:pP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>
        <w:rPr>
          <w:rStyle w:val="FontStyle55"/>
        </w:rPr>
        <w:tab/>
      </w:r>
      <w:r w:rsidRPr="0001749B">
        <w:rPr>
          <w:rStyle w:val="FontStyle55"/>
          <w:b w:val="0"/>
          <w:bCs w:val="0"/>
        </w:rPr>
        <w:t>УТВЕРЖДЕНА</w:t>
      </w:r>
    </w:p>
    <w:p w:rsidR="007817B1" w:rsidRPr="0001749B" w:rsidRDefault="007817B1" w:rsidP="0001749B">
      <w:pPr>
        <w:pStyle w:val="Style11"/>
        <w:widowControl/>
        <w:spacing w:line="302" w:lineRule="exact"/>
        <w:jc w:val="both"/>
        <w:rPr>
          <w:rStyle w:val="FontStyle55"/>
          <w:b w:val="0"/>
          <w:bCs w:val="0"/>
        </w:rPr>
      </w:pP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>постановлением администрации</w:t>
      </w:r>
    </w:p>
    <w:p w:rsidR="007817B1" w:rsidRPr="0001749B" w:rsidRDefault="007817B1" w:rsidP="0001749B">
      <w:pPr>
        <w:pStyle w:val="Style11"/>
        <w:widowControl/>
        <w:spacing w:line="302" w:lineRule="exact"/>
        <w:jc w:val="both"/>
        <w:rPr>
          <w:rStyle w:val="FontStyle55"/>
          <w:b w:val="0"/>
          <w:bCs w:val="0"/>
        </w:rPr>
      </w:pP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>Чамзинского муниципального района</w:t>
      </w:r>
    </w:p>
    <w:p w:rsidR="007817B1" w:rsidRPr="0001749B" w:rsidRDefault="007817B1" w:rsidP="0001749B">
      <w:pPr>
        <w:pStyle w:val="Style11"/>
        <w:widowControl/>
        <w:spacing w:line="302" w:lineRule="exact"/>
        <w:jc w:val="both"/>
        <w:rPr>
          <w:rStyle w:val="FontStyle55"/>
          <w:b w:val="0"/>
          <w:bCs w:val="0"/>
        </w:rPr>
      </w:pP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 w:rsidRPr="0001749B">
        <w:rPr>
          <w:rStyle w:val="FontStyle55"/>
          <w:b w:val="0"/>
          <w:bCs w:val="0"/>
        </w:rPr>
        <w:tab/>
      </w:r>
      <w:r>
        <w:rPr>
          <w:rStyle w:val="FontStyle55"/>
          <w:b w:val="0"/>
          <w:bCs w:val="0"/>
        </w:rPr>
        <w:tab/>
        <w:t>о</w:t>
      </w:r>
      <w:r w:rsidRPr="0001749B">
        <w:rPr>
          <w:rStyle w:val="FontStyle55"/>
          <w:b w:val="0"/>
          <w:bCs w:val="0"/>
        </w:rPr>
        <w:t>т 07.10.2015г. №898</w:t>
      </w:r>
    </w:p>
    <w:p w:rsidR="007817B1" w:rsidRDefault="007817B1" w:rsidP="000E490D">
      <w:pPr>
        <w:pStyle w:val="Style11"/>
        <w:widowControl/>
        <w:spacing w:before="161" w:line="302" w:lineRule="exact"/>
        <w:ind w:right="-143"/>
        <w:rPr>
          <w:rStyle w:val="FontStyle55"/>
        </w:rPr>
      </w:pPr>
    </w:p>
    <w:p w:rsidR="007817B1" w:rsidRDefault="007817B1" w:rsidP="000E490D">
      <w:pPr>
        <w:pStyle w:val="Style11"/>
        <w:widowControl/>
        <w:spacing w:before="161" w:line="302" w:lineRule="exact"/>
        <w:ind w:right="-143"/>
        <w:rPr>
          <w:rStyle w:val="FontStyle55"/>
        </w:rPr>
      </w:pPr>
    </w:p>
    <w:p w:rsidR="007817B1" w:rsidRDefault="007817B1" w:rsidP="000E490D">
      <w:pPr>
        <w:pStyle w:val="Style11"/>
        <w:widowControl/>
        <w:spacing w:before="161" w:line="302" w:lineRule="exact"/>
        <w:ind w:right="-143"/>
        <w:rPr>
          <w:rStyle w:val="FontStyle55"/>
        </w:rPr>
      </w:pPr>
      <w:r>
        <w:rPr>
          <w:rStyle w:val="FontStyle55"/>
        </w:rPr>
        <w:t>МУНИЦИПАЛЬНАЯ ПРОГРАММА</w:t>
      </w:r>
    </w:p>
    <w:p w:rsidR="007817B1" w:rsidRDefault="007817B1" w:rsidP="000E490D">
      <w:pPr>
        <w:pStyle w:val="Style19"/>
        <w:widowControl/>
        <w:spacing w:line="302" w:lineRule="exact"/>
        <w:ind w:left="1627" w:right="-143"/>
        <w:rPr>
          <w:rStyle w:val="FontStyle56"/>
          <w:sz w:val="28"/>
          <w:szCs w:val="28"/>
        </w:rPr>
      </w:pPr>
      <w:r>
        <w:rPr>
          <w:rStyle w:val="FontStyle56"/>
          <w:sz w:val="28"/>
          <w:szCs w:val="28"/>
        </w:rPr>
        <w:t>«Развитие муниципальной службы в Чамзинском муниципальном районе Республики Мордовия (2015- 2018 годы)»</w:t>
      </w:r>
    </w:p>
    <w:p w:rsidR="007817B1" w:rsidRDefault="007817B1" w:rsidP="000E490D">
      <w:pPr>
        <w:pStyle w:val="Style20"/>
        <w:widowControl/>
        <w:spacing w:line="240" w:lineRule="exact"/>
        <w:ind w:right="-143"/>
        <w:jc w:val="center"/>
        <w:rPr>
          <w:rFonts w:cs="Times New Roman"/>
          <w:sz w:val="20"/>
          <w:szCs w:val="20"/>
        </w:rPr>
      </w:pPr>
    </w:p>
    <w:p w:rsidR="007817B1" w:rsidRDefault="007817B1" w:rsidP="000E490D">
      <w:pPr>
        <w:pStyle w:val="Style20"/>
        <w:widowControl/>
        <w:spacing w:before="26" w:line="302" w:lineRule="exact"/>
        <w:ind w:right="-143"/>
        <w:jc w:val="center"/>
        <w:rPr>
          <w:rStyle w:val="FontStyle56"/>
        </w:rPr>
      </w:pPr>
      <w:r>
        <w:rPr>
          <w:rStyle w:val="FontStyle56"/>
        </w:rPr>
        <w:t>Паспорт</w:t>
      </w:r>
    </w:p>
    <w:p w:rsidR="007817B1" w:rsidRDefault="007817B1" w:rsidP="000E490D">
      <w:pPr>
        <w:ind w:right="-143"/>
        <w:jc w:val="center"/>
        <w:rPr>
          <w:rStyle w:val="FontStyle56"/>
        </w:rPr>
      </w:pPr>
      <w:r>
        <w:rPr>
          <w:rStyle w:val="FontStyle56"/>
        </w:rPr>
        <w:t>муниципальной программы «Развитие муниципальной службы в Чамзинском муниципальном районе Республики Мордовия (2015 —2018 годы)»</w:t>
      </w:r>
    </w:p>
    <w:p w:rsidR="007817B1" w:rsidRDefault="007817B1" w:rsidP="000E490D">
      <w:pPr>
        <w:ind w:right="-143"/>
        <w:rPr>
          <w:rStyle w:val="FontStyle56"/>
        </w:rPr>
      </w:pPr>
    </w:p>
    <w:tbl>
      <w:tblPr>
        <w:tblW w:w="10480" w:type="dxa"/>
        <w:tblInd w:w="-38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2708"/>
        <w:gridCol w:w="15"/>
        <w:gridCol w:w="7757"/>
      </w:tblGrid>
      <w:tr w:rsidR="007817B1" w:rsidTr="0095256A"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2"/>
              <w:widowControl/>
              <w:ind w:left="360"/>
              <w:rPr>
                <w:rStyle w:val="FontStyle56"/>
              </w:rPr>
            </w:pPr>
            <w:r>
              <w:rPr>
                <w:rStyle w:val="FontStyle56"/>
                <w:lang w:eastAsia="en-US"/>
              </w:rPr>
              <w:t>Наименование программы</w:t>
            </w:r>
          </w:p>
        </w:tc>
        <w:tc>
          <w:tcPr>
            <w:tcW w:w="7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2"/>
              <w:widowControl/>
              <w:spacing w:line="310" w:lineRule="exact"/>
              <w:ind w:left="7" w:hanging="7"/>
              <w:jc w:val="both"/>
              <w:rPr>
                <w:rStyle w:val="FontStyle56"/>
                <w:sz w:val="24"/>
                <w:szCs w:val="24"/>
              </w:rPr>
            </w:pPr>
            <w:hyperlink r:id="rId4" w:anchor="sub_1000" w:history="1">
              <w:r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Муниципальная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 xml:space="preserve"> программа "Развитие муниципальной службы в Чамзинском муниципальном районе Республики Мордовия (2015-2018годы)"</w:t>
            </w:r>
            <w:r>
              <w:rPr>
                <w:rStyle w:val="FontStyle56"/>
                <w:sz w:val="24"/>
                <w:szCs w:val="24"/>
                <w:lang w:eastAsia="en-US"/>
              </w:rPr>
              <w:t xml:space="preserve"> (далее - Программа)</w:t>
            </w:r>
          </w:p>
        </w:tc>
      </w:tr>
      <w:tr w:rsidR="007817B1" w:rsidTr="0095256A"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2"/>
              <w:widowControl/>
              <w:spacing w:line="302" w:lineRule="exact"/>
              <w:ind w:firstLine="7"/>
              <w:rPr>
                <w:rStyle w:val="FontStyle56"/>
                <w:sz w:val="24"/>
                <w:szCs w:val="24"/>
                <w:highlight w:val="yellow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Основания для разработки Программы</w:t>
            </w:r>
          </w:p>
        </w:tc>
        <w:tc>
          <w:tcPr>
            <w:tcW w:w="7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Федеральный закон от 2 марта 2007 г. № 25-ФЗ «О муниципальной службе в Российской Федерации»; Закон Республики Мордовия от 8 июня 2007 г. № 48-3 «О регулировании отношений в сфере муниципальной службы в Республике Мордовия», Указ Главы Республики Мордовия от 31.08.2015года №305-УГ «О Программе Республики Мордовия «Развитие муниципальной службы в Республике Мордовия (2015-2018годы)».</w:t>
            </w:r>
          </w:p>
        </w:tc>
      </w:tr>
      <w:tr w:rsidR="007817B1" w:rsidTr="0095256A"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2"/>
              <w:widowControl/>
              <w:spacing w:line="310" w:lineRule="exact"/>
              <w:rPr>
                <w:rStyle w:val="FontStyle56"/>
                <w:sz w:val="24"/>
                <w:szCs w:val="24"/>
                <w:highlight w:val="yellow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Разработчик программы</w:t>
            </w:r>
          </w:p>
        </w:tc>
        <w:tc>
          <w:tcPr>
            <w:tcW w:w="7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2"/>
              <w:widowControl/>
              <w:spacing w:line="240" w:lineRule="auto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Юридический отдел администрации Чамзинского муниципального района</w:t>
            </w:r>
          </w:p>
        </w:tc>
      </w:tr>
      <w:tr w:rsidR="007817B1" w:rsidTr="0095256A"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2"/>
              <w:widowControl/>
              <w:spacing w:line="310" w:lineRule="exact"/>
              <w:rPr>
                <w:rStyle w:val="FontStyle56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7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2"/>
              <w:widowControl/>
              <w:spacing w:line="240" w:lineRule="auto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Руководитель аппарата администрации Чамзинского муниципального района, общий отдел администрации Чамзинского муниципального района</w:t>
            </w:r>
          </w:p>
        </w:tc>
      </w:tr>
      <w:tr w:rsidR="007817B1" w:rsidTr="0095256A"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2"/>
              <w:widowControl/>
              <w:spacing w:line="240" w:lineRule="auto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Цель программы</w:t>
            </w:r>
          </w:p>
        </w:tc>
        <w:tc>
          <w:tcPr>
            <w:tcW w:w="7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Создание системы эффективной и профессиональной муниципальной службы в Чамзинском муниципальном районе Республике Мордовия, ориентированной на обеспечение актуальных потребностей общества и развитие экономики</w:t>
            </w:r>
          </w:p>
        </w:tc>
      </w:tr>
      <w:tr w:rsidR="007817B1" w:rsidTr="0095256A">
        <w:tc>
          <w:tcPr>
            <w:tcW w:w="2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2"/>
              <w:widowControl/>
              <w:spacing w:line="240" w:lineRule="auto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Задачи программы</w:t>
            </w:r>
          </w:p>
        </w:tc>
        <w:tc>
          <w:tcPr>
            <w:tcW w:w="7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 комплексное развитие института муниципальной службы, обеспечивающее правовое регулирование ее прохождения на основе внедрения в кадровую работу органов местного самоуправления передовых технологии управления персоналом;</w:t>
            </w:r>
          </w:p>
          <w:p w:rsidR="007817B1" w:rsidRDefault="007817B1" w:rsidP="00E718A0">
            <w:pPr>
              <w:pStyle w:val="Style22"/>
              <w:widowControl/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-совершенствование организационной структуры муниципальной - службы с учетом систематизации направлений деятельности органов местного самоуправления, перераспределения и делегирования функций и полномочий;</w:t>
            </w:r>
          </w:p>
          <w:p w:rsidR="007817B1" w:rsidRDefault="007817B1" w:rsidP="00E718A0">
            <w:pPr>
              <w:pStyle w:val="Style27"/>
              <w:widowControl/>
              <w:tabs>
                <w:tab w:val="left" w:pos="288"/>
              </w:tabs>
              <w:spacing w:line="302" w:lineRule="exact"/>
              <w:ind w:firstLine="22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lang w:eastAsia="en-US"/>
              </w:rPr>
              <w:t>-</w:t>
            </w:r>
            <w:r>
              <w:rPr>
                <w:rStyle w:val="FontStyle56"/>
                <w:sz w:val="24"/>
                <w:szCs w:val="24"/>
                <w:lang w:eastAsia="en-US"/>
              </w:rPr>
              <w:t>развитие технологий оценки на муниципальной службе, позволяющих привлекать наиболее подготовленных и перспективных специалистов и способствующих должностному росту эффективных, результативных и талантливых муниципальных служащих;</w:t>
            </w:r>
          </w:p>
          <w:p w:rsidR="007817B1" w:rsidRDefault="007817B1" w:rsidP="00E718A0">
            <w:pPr>
              <w:pStyle w:val="Style27"/>
              <w:widowControl/>
              <w:tabs>
                <w:tab w:val="left" w:pos="288"/>
              </w:tabs>
              <w:spacing w:line="302" w:lineRule="exact"/>
              <w:ind w:firstLine="14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</w:t>
            </w:r>
            <w:r>
              <w:rPr>
                <w:rStyle w:val="FontStyle56"/>
                <w:lang w:eastAsia="en-US"/>
              </w:rPr>
              <w:t xml:space="preserve"> </w:t>
            </w:r>
            <w:r>
              <w:rPr>
                <w:rStyle w:val="FontStyle56"/>
                <w:sz w:val="24"/>
                <w:szCs w:val="24"/>
                <w:lang w:eastAsia="en-US"/>
              </w:rPr>
              <w:t>внедрение детализированной системы квалификационных требований, ориентированной на эффективное достижение целей и выполнение задач администрации Чамзинского муниципального района и ее структурных подразделений и учитывающей образование, опыт, знания, навыки и умения, профессиональные и личностные качества кандидатов на замещение должностей муниципальной службы и муниципальных служащих;</w:t>
            </w:r>
          </w:p>
          <w:p w:rsidR="007817B1" w:rsidRDefault="007817B1" w:rsidP="00E718A0">
            <w:pPr>
              <w:pStyle w:val="Style27"/>
              <w:widowControl/>
              <w:tabs>
                <w:tab w:val="left" w:pos="288"/>
              </w:tabs>
              <w:spacing w:line="302" w:lineRule="exact"/>
              <w:ind w:firstLine="14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-обеспечение престижа и конкурентоспособности муниципальной службы, повышение мотивации муниципальных служащих к эффективной и результативной профессиональной служебной деятельности;</w:t>
            </w:r>
          </w:p>
          <w:p w:rsidR="007817B1" w:rsidRDefault="007817B1" w:rsidP="00E718A0">
            <w:pPr>
              <w:pStyle w:val="Style27"/>
              <w:widowControl/>
              <w:tabs>
                <w:tab w:val="left" w:pos="288"/>
              </w:tabs>
              <w:spacing w:line="302" w:lineRule="exact"/>
              <w:ind w:firstLine="14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-осуществление мероприятий по непрерывному профессиональному развитию муниципальных служащих, лиц, замещающих муниципальные должности на постоянной основе, и создание условий для реализации их интеллектуального и профессионального потенциала;</w:t>
            </w:r>
          </w:p>
          <w:p w:rsidR="007817B1" w:rsidRDefault="007817B1" w:rsidP="00E718A0">
            <w:pPr>
              <w:pStyle w:val="Style27"/>
              <w:widowControl/>
              <w:tabs>
                <w:tab w:val="left" w:pos="288"/>
              </w:tabs>
              <w:spacing w:line="302" w:lineRule="exact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0"/>
                <w:szCs w:val="20"/>
                <w:lang w:eastAsia="en-US"/>
              </w:rPr>
              <w:t>-</w:t>
            </w:r>
            <w:r>
              <w:rPr>
                <w:rStyle w:val="FontStyle56"/>
                <w:sz w:val="24"/>
                <w:szCs w:val="24"/>
                <w:lang w:eastAsia="en-US"/>
              </w:rPr>
              <w:t>повышение эффективности работы с кадровым резервом в органах местного самоуправления;</w:t>
            </w:r>
          </w:p>
          <w:p w:rsidR="007817B1" w:rsidRDefault="007817B1" w:rsidP="00E718A0">
            <w:pPr>
              <w:pStyle w:val="Style27"/>
              <w:widowControl/>
              <w:tabs>
                <w:tab w:val="left" w:pos="418"/>
              </w:tabs>
              <w:spacing w:line="302" w:lineRule="exact"/>
              <w:ind w:left="7" w:hanging="7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-развитие механизмов предупреждения коррупции и борьбы с коррупционными правонарушениями, выявление и урегулирование конфликта интересов на муниципальной службе;</w:t>
            </w:r>
          </w:p>
          <w:p w:rsidR="007817B1" w:rsidRDefault="007817B1" w:rsidP="00E718A0">
            <w:pPr>
              <w:pStyle w:val="Style23"/>
              <w:widowControl/>
              <w:spacing w:line="302" w:lineRule="exact"/>
              <w:ind w:firstLine="0"/>
              <w:rPr>
                <w:rStyle w:val="FontStyle56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-обеспечение открытости муниципальной службы, в том числе посредством применения информационно-коммуникационных технологий, расширяющих доступ граждан к референтной информации о муниципальной службе и способствующих общественному участию</w:t>
            </w:r>
          </w:p>
        </w:tc>
      </w:tr>
      <w:tr w:rsidR="007817B1" w:rsidTr="0095256A">
        <w:tc>
          <w:tcPr>
            <w:tcW w:w="2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6"/>
              <w:widowControl/>
              <w:spacing w:line="302" w:lineRule="exact"/>
              <w:jc w:val="left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Целевые показатели (индикаторы) эффективности реализации муниципальной программы</w:t>
            </w:r>
          </w:p>
        </w:tc>
        <w:tc>
          <w:tcPr>
            <w:tcW w:w="7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6"/>
              <w:widowControl/>
              <w:spacing w:line="302" w:lineRule="exact"/>
              <w:ind w:firstLine="14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1) число муниципальных служащих и лиц, замещающих муниципальные должности на постоянной основе, принявших участие в мероприятиях по профессиональному развитию:</w:t>
            </w:r>
          </w:p>
          <w:p w:rsidR="007817B1" w:rsidRDefault="007817B1" w:rsidP="00E718A0">
            <w:pPr>
              <w:pStyle w:val="Style22"/>
              <w:widowControl/>
              <w:spacing w:line="302" w:lineRule="exact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 количество муниципальных служащих, лиц, замещающих муниципальные должности на постоянной основе, направленных на профессиональную переподготовку и повышение квалификации;</w:t>
            </w:r>
          </w:p>
          <w:p w:rsidR="007817B1" w:rsidRDefault="007817B1" w:rsidP="00E718A0">
            <w:pPr>
              <w:pStyle w:val="Style32"/>
              <w:widowControl/>
              <w:tabs>
                <w:tab w:val="left" w:pos="302"/>
              </w:tabs>
              <w:spacing w:line="302" w:lineRule="exact"/>
              <w:ind w:firstLine="22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</w:t>
            </w:r>
            <w:r>
              <w:rPr>
                <w:rStyle w:val="FontStyle56"/>
                <w:sz w:val="24"/>
                <w:szCs w:val="24"/>
                <w:lang w:eastAsia="en-US"/>
              </w:rPr>
              <w:tab/>
              <w:t>количество муниципальных служащих, лиц, замещающих муниципальные   должности   на   постоянной   основе, принявших участие в семинарах, тренингах и других формах краткосрочного профессионального обучения;</w:t>
            </w:r>
          </w:p>
          <w:p w:rsidR="007817B1" w:rsidRDefault="007817B1" w:rsidP="00E718A0">
            <w:pPr>
              <w:pStyle w:val="Style32"/>
              <w:widowControl/>
              <w:tabs>
                <w:tab w:val="left" w:pos="439"/>
              </w:tabs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2)</w:t>
            </w:r>
            <w:r>
              <w:rPr>
                <w:rStyle w:val="FontStyle56"/>
                <w:sz w:val="24"/>
                <w:szCs w:val="24"/>
                <w:lang w:eastAsia="en-US"/>
              </w:rPr>
              <w:tab/>
              <w:t>уровень укомплектованности кадрового состава органов</w:t>
            </w:r>
            <w:r>
              <w:rPr>
                <w:rStyle w:val="FontStyle56"/>
                <w:sz w:val="24"/>
                <w:szCs w:val="24"/>
                <w:lang w:eastAsia="en-US"/>
              </w:rPr>
              <w:br/>
              <w:t>местного самоуправления:</w:t>
            </w:r>
          </w:p>
          <w:p w:rsidR="007817B1" w:rsidRDefault="007817B1" w:rsidP="00E718A0">
            <w:pPr>
              <w:pStyle w:val="Style32"/>
              <w:widowControl/>
              <w:tabs>
                <w:tab w:val="left" w:pos="360"/>
              </w:tabs>
              <w:spacing w:line="302" w:lineRule="exact"/>
              <w:ind w:firstLine="14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</w:t>
            </w:r>
            <w:r>
              <w:rPr>
                <w:rStyle w:val="FontStyle56"/>
                <w:sz w:val="24"/>
                <w:szCs w:val="24"/>
                <w:lang w:eastAsia="en-US"/>
              </w:rPr>
              <w:tab/>
              <w:t>доля вакантных должностей муниципальной службы, замещаемых на основе назначения из кадрового резерва;</w:t>
            </w:r>
          </w:p>
          <w:p w:rsidR="007817B1" w:rsidRDefault="007817B1" w:rsidP="00E718A0">
            <w:pPr>
              <w:pStyle w:val="Style32"/>
              <w:widowControl/>
              <w:tabs>
                <w:tab w:val="left" w:pos="360"/>
              </w:tabs>
              <w:spacing w:line="302" w:lineRule="exact"/>
              <w:ind w:firstLine="14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</w:t>
            </w:r>
            <w:r>
              <w:rPr>
                <w:rStyle w:val="FontStyle56"/>
                <w:sz w:val="24"/>
                <w:szCs w:val="24"/>
                <w:lang w:eastAsia="en-US"/>
              </w:rPr>
              <w:tab/>
              <w:t>доля вакантных должностей муниципальной службы, замещаемых на конкурсной основе;</w:t>
            </w:r>
          </w:p>
          <w:p w:rsidR="007817B1" w:rsidRDefault="007817B1" w:rsidP="00E718A0">
            <w:pPr>
              <w:pStyle w:val="Style32"/>
              <w:widowControl/>
              <w:tabs>
                <w:tab w:val="left" w:pos="360"/>
              </w:tabs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</w:t>
            </w:r>
            <w:r>
              <w:rPr>
                <w:rStyle w:val="FontStyle56"/>
                <w:sz w:val="24"/>
                <w:szCs w:val="24"/>
                <w:lang w:eastAsia="en-US"/>
              </w:rPr>
              <w:tab/>
              <w:t>доля муниципальных служащих в возрасте до 30 лет, имеющих стаж муниципальной службы более трех лет;</w:t>
            </w:r>
          </w:p>
          <w:p w:rsidR="007817B1" w:rsidRDefault="007817B1" w:rsidP="00E718A0">
            <w:pPr>
              <w:pStyle w:val="Style32"/>
              <w:widowControl/>
              <w:tabs>
                <w:tab w:val="left" w:pos="497"/>
              </w:tabs>
              <w:spacing w:line="302" w:lineRule="exact"/>
              <w:ind w:firstLine="7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3) динамика (снижение) нарушений на муниципальной</w:t>
            </w:r>
            <w:r>
              <w:rPr>
                <w:rStyle w:val="FontStyle56"/>
                <w:sz w:val="24"/>
                <w:szCs w:val="24"/>
                <w:lang w:eastAsia="en-US"/>
              </w:rPr>
              <w:br/>
              <w:t>службе, в том числе коррупционной направленности;</w:t>
            </w:r>
          </w:p>
          <w:p w:rsidR="007817B1" w:rsidRDefault="007817B1" w:rsidP="00E718A0">
            <w:pPr>
              <w:pStyle w:val="Style32"/>
              <w:widowControl/>
              <w:tabs>
                <w:tab w:val="left" w:pos="497"/>
              </w:tabs>
              <w:spacing w:line="302" w:lineRule="exact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4) доля граждан, которые удовлетворены деятельностью</w:t>
            </w:r>
            <w:r>
              <w:rPr>
                <w:rStyle w:val="FontStyle56"/>
                <w:sz w:val="24"/>
                <w:szCs w:val="24"/>
                <w:lang w:eastAsia="en-US"/>
              </w:rPr>
              <w:br/>
              <w:t>органов местного самоуправления;</w:t>
            </w:r>
          </w:p>
          <w:p w:rsidR="007817B1" w:rsidRDefault="007817B1" w:rsidP="00E718A0">
            <w:pPr>
              <w:pStyle w:val="Style26"/>
              <w:widowControl/>
              <w:spacing w:line="302" w:lineRule="exact"/>
              <w:ind w:left="7" w:hanging="7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5) доля 'граждан, которые удовлетворены качеством</w:t>
            </w:r>
            <w:r>
              <w:rPr>
                <w:rStyle w:val="FontStyle56"/>
                <w:sz w:val="24"/>
                <w:szCs w:val="24"/>
                <w:lang w:eastAsia="en-US"/>
              </w:rPr>
              <w:br/>
              <w:t>муниципальных услуг</w:t>
            </w:r>
          </w:p>
        </w:tc>
      </w:tr>
      <w:tr w:rsidR="007817B1" w:rsidTr="0095256A">
        <w:tc>
          <w:tcPr>
            <w:tcW w:w="2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2"/>
              <w:widowControl/>
              <w:spacing w:line="310" w:lineRule="exact"/>
              <w:ind w:firstLine="14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Этапы и сроки реализации программы</w:t>
            </w:r>
          </w:p>
          <w:p w:rsidR="007817B1" w:rsidRDefault="007817B1" w:rsidP="00E718A0">
            <w:pPr>
              <w:pStyle w:val="Style22"/>
              <w:widowControl/>
              <w:spacing w:line="310" w:lineRule="exact"/>
              <w:ind w:firstLine="14"/>
              <w:rPr>
                <w:rStyle w:val="FontStyle56"/>
                <w:sz w:val="24"/>
                <w:szCs w:val="24"/>
                <w:lang w:eastAsia="en-US"/>
              </w:rPr>
            </w:pPr>
          </w:p>
        </w:tc>
        <w:tc>
          <w:tcPr>
            <w:tcW w:w="7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spacing w:line="276" w:lineRule="auto"/>
              <w:ind w:firstLine="720"/>
              <w:jc w:val="both"/>
              <w:rPr>
                <w:rStyle w:val="FontStyle5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реализация программы будет осуществляться в течение 2015 - 2018 годов в один этап.</w:t>
            </w:r>
          </w:p>
        </w:tc>
      </w:tr>
      <w:tr w:rsidR="007817B1" w:rsidTr="0095256A">
        <w:tc>
          <w:tcPr>
            <w:tcW w:w="2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2"/>
              <w:widowControl/>
              <w:spacing w:line="310" w:lineRule="exact"/>
              <w:ind w:firstLine="7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Ресурсное обеспечение муниципальной программы</w:t>
            </w:r>
          </w:p>
        </w:tc>
        <w:tc>
          <w:tcPr>
            <w:tcW w:w="7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Pr="00414137" w:rsidRDefault="007817B1" w:rsidP="00E718A0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414137">
              <w:rPr>
                <w:rFonts w:ascii="Times New Roman" w:hAnsi="Times New Roman" w:cs="Times New Roman"/>
              </w:rPr>
              <w:t>Программные мероприятия финансируются за счет средств бюджета Чамзинского муниципального района. Общий объем финансирования Программы из бюджета Чамзинского муниципального района составит 86052,255 тыс. рублей.</w:t>
            </w:r>
          </w:p>
          <w:p w:rsidR="007817B1" w:rsidRPr="00414137" w:rsidRDefault="007817B1" w:rsidP="00E718A0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414137">
              <w:rPr>
                <w:rFonts w:ascii="Times New Roman" w:hAnsi="Times New Roman" w:cs="Times New Roman"/>
              </w:rPr>
              <w:t>Объем финансирования, требуемый для реализации основных направлений деятельности, распределяется следующим образом:</w:t>
            </w:r>
          </w:p>
          <w:p w:rsidR="007817B1" w:rsidRPr="00414137" w:rsidRDefault="007817B1" w:rsidP="00E718A0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414137">
              <w:rPr>
                <w:rFonts w:ascii="Times New Roman" w:hAnsi="Times New Roman" w:cs="Times New Roman"/>
              </w:rPr>
              <w:t>2015 год – 27895,9 тыс. руб.;</w:t>
            </w:r>
          </w:p>
          <w:p w:rsidR="007817B1" w:rsidRPr="00414137" w:rsidRDefault="007817B1" w:rsidP="00E718A0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414137">
              <w:rPr>
                <w:rFonts w:ascii="Times New Roman" w:hAnsi="Times New Roman" w:cs="Times New Roman"/>
              </w:rPr>
              <w:t>2016 год –19590,5тыс. руб.;</w:t>
            </w:r>
          </w:p>
          <w:p w:rsidR="007817B1" w:rsidRPr="00414137" w:rsidRDefault="007817B1" w:rsidP="00E718A0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414137">
              <w:rPr>
                <w:rFonts w:ascii="Times New Roman" w:hAnsi="Times New Roman" w:cs="Times New Roman"/>
              </w:rPr>
              <w:t>2017 год – 19234,2 тыс. руб.</w:t>
            </w:r>
          </w:p>
          <w:p w:rsidR="007817B1" w:rsidRDefault="007817B1" w:rsidP="00E718A0">
            <w:pPr>
              <w:spacing w:line="276" w:lineRule="auto"/>
              <w:ind w:firstLine="720"/>
              <w:jc w:val="both"/>
              <w:rPr>
                <w:rStyle w:val="FontStyle56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2018 год – 19336,955 тыс.руб.</w:t>
            </w:r>
            <w:bookmarkStart w:id="0" w:name="_GoBack"/>
            <w:bookmarkEnd w:id="0"/>
          </w:p>
        </w:tc>
      </w:tr>
      <w:tr w:rsidR="007817B1" w:rsidTr="0095256A">
        <w:tc>
          <w:tcPr>
            <w:tcW w:w="2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2"/>
              <w:widowControl/>
              <w:spacing w:line="240" w:lineRule="auto"/>
              <w:ind w:firstLine="7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Ожидаемые результаты реализации программы</w:t>
            </w:r>
          </w:p>
        </w:tc>
        <w:tc>
          <w:tcPr>
            <w:tcW w:w="7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32"/>
              <w:widowControl/>
              <w:spacing w:line="240" w:lineRule="auto"/>
              <w:ind w:left="73" w:hanging="7"/>
              <w:jc w:val="both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-повышение качества муниципального управления, посредством эффективного осуществления управленческих функций и оказания государственных и муниципальных услуг, оперативности и комплексности решения вопросов межведомственного характера;</w:t>
            </w:r>
          </w:p>
          <w:p w:rsidR="007817B1" w:rsidRDefault="007817B1" w:rsidP="00E718A0">
            <w:pPr>
              <w:pStyle w:val="Style32"/>
              <w:widowControl/>
              <w:tabs>
                <w:tab w:val="left" w:pos="511"/>
              </w:tabs>
              <w:spacing w:line="240" w:lineRule="auto"/>
              <w:ind w:left="7" w:hanging="7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 xml:space="preserve">-совершенствование правового регулирования муниципальной службы во взаимосвязи с государственной гражданской службой и особенностями ее прохождения, внедрение более эффективных форм </w:t>
            </w:r>
          </w:p>
          <w:p w:rsidR="007817B1" w:rsidRDefault="007817B1" w:rsidP="00E718A0">
            <w:pPr>
              <w:pStyle w:val="Style32"/>
              <w:widowControl/>
              <w:tabs>
                <w:tab w:val="left" w:pos="511"/>
              </w:tabs>
              <w:spacing w:line="240" w:lineRule="auto"/>
              <w:ind w:left="7" w:hanging="7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трудовых договоров;</w:t>
            </w:r>
          </w:p>
          <w:p w:rsidR="007817B1" w:rsidRDefault="007817B1" w:rsidP="00E718A0">
            <w:pPr>
              <w:pStyle w:val="Style32"/>
              <w:widowControl/>
              <w:tabs>
                <w:tab w:val="left" w:pos="511"/>
              </w:tabs>
              <w:spacing w:line="240" w:lineRule="auto"/>
              <w:ind w:left="7" w:hanging="7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 xml:space="preserve">          -совершенствование организационной структуры муниципальной службы, ее построение с учетом направлений деятельности органов местного самоуправления, определение оптимальной численности муниципальных служащих</w:t>
            </w:r>
          </w:p>
          <w:p w:rsidR="007817B1" w:rsidRDefault="007817B1" w:rsidP="00E718A0">
            <w:pPr>
              <w:pStyle w:val="Style36"/>
              <w:widowControl/>
              <w:ind w:left="73" w:firstLine="426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-обеспечение равного доступа граждан к муниципальной службе, с учетом уровня  квалификации, их профессиональных и   личностных качеств, а также мотивации, посредством внедрения детализированной системы квалификационных требований;       применение механизмов комплексной оценки, обеспечивающей должностной рост муниципальных служащих в зависимости от образования, знаний и навыков по направлениям деятельности органа местного самоуправления, опыта работы, профессиональных достижений, личностных качеств, а также результатов общественной оценки;</w:t>
            </w:r>
          </w:p>
          <w:p w:rsidR="007817B1" w:rsidRDefault="007817B1" w:rsidP="00E718A0">
            <w:pPr>
              <w:pStyle w:val="Style36"/>
              <w:widowControl/>
              <w:tabs>
                <w:tab w:val="left" w:pos="6113"/>
                <w:tab w:val="left" w:pos="9079"/>
              </w:tabs>
              <w:ind w:left="73" w:firstLine="490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создание системы профессионального развития</w:t>
            </w:r>
            <w:r>
              <w:rPr>
                <w:rStyle w:val="FontStyle56"/>
                <w:sz w:val="24"/>
                <w:szCs w:val="24"/>
                <w:lang w:eastAsia="en-US"/>
              </w:rPr>
              <w:br/>
              <w:t>муниципальных служащих, включающей разнообразные</w:t>
            </w:r>
            <w:r>
              <w:rPr>
                <w:rStyle w:val="FontStyle56"/>
                <w:sz w:val="24"/>
                <w:szCs w:val="24"/>
                <w:lang w:eastAsia="en-US"/>
              </w:rPr>
              <w:br/>
              <w:t>формы и методы повышения уровня их компетентности и</w:t>
            </w:r>
            <w:r>
              <w:rPr>
                <w:rStyle w:val="FontStyle56"/>
                <w:sz w:val="24"/>
                <w:szCs w:val="24"/>
                <w:lang w:eastAsia="en-US"/>
              </w:rPr>
              <w:br/>
              <w:t>профессионализма, обеспечивающих целевое профессиональное развитие кадрового состава, и планирование должностного роста;</w:t>
            </w:r>
          </w:p>
          <w:p w:rsidR="007817B1" w:rsidRDefault="007817B1" w:rsidP="00E718A0">
            <w:pPr>
              <w:pStyle w:val="Style36"/>
              <w:widowControl/>
              <w:ind w:left="73" w:firstLine="490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повышение престижа и конкурентоспособности муниципальной службы, использование многофакторной системы мотивации муниципальных служащих, включающей оплату труда, соответствующую уровню его сложности, и стимулирующие социальные гарантии;</w:t>
            </w:r>
          </w:p>
          <w:p w:rsidR="007817B1" w:rsidRDefault="007817B1" w:rsidP="00E718A0">
            <w:pPr>
              <w:pStyle w:val="Style37"/>
              <w:widowControl/>
              <w:tabs>
                <w:tab w:val="left" w:pos="3053"/>
              </w:tabs>
              <w:ind w:left="73" w:firstLine="426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реализация антикоррупционных кадровых технологий в системе муниципальной службы, в том числе совершенствование деятельности должностных лиц кадровых служб по профилактике коррупционных и иных правонарушений, а также комиссий по соблюдению требований к служебному поведению и урегулированию конфликта интересов;</w:t>
            </w:r>
          </w:p>
          <w:p w:rsidR="007817B1" w:rsidRDefault="007817B1" w:rsidP="00E718A0">
            <w:pPr>
              <w:pStyle w:val="Style32"/>
              <w:widowControl/>
              <w:tabs>
                <w:tab w:val="left" w:pos="324"/>
              </w:tabs>
              <w:spacing w:line="240" w:lineRule="auto"/>
              <w:ind w:left="22" w:firstLine="477"/>
              <w:jc w:val="both"/>
              <w:rPr>
                <w:rStyle w:val="FontStyle56"/>
                <w:sz w:val="24"/>
                <w:szCs w:val="24"/>
                <w:lang w:eastAsia="en-US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повышение доверия граждан к системе муниципального управления, норм профессиональной этики и правил делового поведения муниципальных служащих, качественного предоставления муниципальных услуг и взаимодействия с заявителями.</w:t>
            </w:r>
          </w:p>
        </w:tc>
      </w:tr>
      <w:tr w:rsidR="007817B1" w:rsidTr="0095256A">
        <w:tc>
          <w:tcPr>
            <w:tcW w:w="2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22"/>
              <w:widowControl/>
              <w:spacing w:line="240" w:lineRule="auto"/>
              <w:ind w:firstLine="7"/>
              <w:jc w:val="both"/>
              <w:rPr>
                <w:rStyle w:val="FontStyle56"/>
                <w:sz w:val="24"/>
                <w:szCs w:val="24"/>
              </w:rPr>
            </w:pPr>
            <w:r>
              <w:rPr>
                <w:rStyle w:val="FontStyle56"/>
                <w:sz w:val="24"/>
                <w:szCs w:val="24"/>
                <w:lang w:eastAsia="en-US"/>
              </w:rPr>
              <w:t>Система организации управления и контроль за исполнением муниципальной программы</w:t>
            </w:r>
          </w:p>
          <w:p w:rsidR="007817B1" w:rsidRDefault="007817B1" w:rsidP="00E718A0">
            <w:pPr>
              <w:pStyle w:val="Style22"/>
              <w:widowControl/>
              <w:spacing w:line="240" w:lineRule="auto"/>
              <w:ind w:firstLine="7"/>
              <w:rPr>
                <w:rStyle w:val="FontStyle56"/>
                <w:sz w:val="24"/>
                <w:szCs w:val="24"/>
                <w:lang w:eastAsia="en-US"/>
              </w:rPr>
            </w:pPr>
          </w:p>
        </w:tc>
        <w:tc>
          <w:tcPr>
            <w:tcW w:w="7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7B1" w:rsidRDefault="007817B1" w:rsidP="00E718A0">
            <w:pPr>
              <w:pStyle w:val="Style32"/>
              <w:ind w:left="73" w:hanging="7"/>
              <w:rPr>
                <w:rStyle w:val="FontStyle5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Управление и контроль за реализацией программы осуществляются в соответствии с </w:t>
            </w:r>
            <w:hyperlink r:id="rId5" w:history="1">
              <w:r>
                <w:rPr>
                  <w:rStyle w:val="Hyperlink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постановлением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 xml:space="preserve"> администрации Чамзинского муниципального района от 15.01.2015г. № 8 «Об утверждении Порядка разработки, реализации и оценки эффективности муниципальных программ Чамзинского муниципального района Республики Мордовия».</w:t>
            </w:r>
            <w:bookmarkStart w:id="1" w:name="sub_137"/>
            <w:bookmarkEnd w:id="1"/>
          </w:p>
        </w:tc>
      </w:tr>
    </w:tbl>
    <w:p w:rsidR="007817B1" w:rsidRDefault="007817B1" w:rsidP="00E718A0">
      <w:pPr>
        <w:ind w:left="-851"/>
        <w:rPr>
          <w:rFonts w:cs="Times New Roman"/>
        </w:rPr>
      </w:pPr>
    </w:p>
    <w:sectPr w:rsidR="007817B1" w:rsidSect="0095256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490D"/>
    <w:rsid w:val="0001749B"/>
    <w:rsid w:val="000E490D"/>
    <w:rsid w:val="00110848"/>
    <w:rsid w:val="002F2444"/>
    <w:rsid w:val="00314085"/>
    <w:rsid w:val="00370710"/>
    <w:rsid w:val="00414137"/>
    <w:rsid w:val="004B3200"/>
    <w:rsid w:val="006C5804"/>
    <w:rsid w:val="00715216"/>
    <w:rsid w:val="007817B1"/>
    <w:rsid w:val="00944CD8"/>
    <w:rsid w:val="0095256A"/>
    <w:rsid w:val="00C41F6F"/>
    <w:rsid w:val="00C85A50"/>
    <w:rsid w:val="00CA78D5"/>
    <w:rsid w:val="00DE11E9"/>
    <w:rsid w:val="00E718A0"/>
    <w:rsid w:val="00F07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90D"/>
    <w:pPr>
      <w:widowControl w:val="0"/>
      <w:autoSpaceDE w:val="0"/>
      <w:autoSpaceDN w:val="0"/>
      <w:adjustRightInd w:val="0"/>
    </w:pPr>
    <w:rPr>
      <w:rFonts w:ascii="Cambria" w:eastAsia="Times New Roman" w:hAnsi="Cambria" w:cs="Cambria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1">
    <w:name w:val="Style11"/>
    <w:basedOn w:val="Normal"/>
    <w:uiPriority w:val="99"/>
    <w:rsid w:val="000E490D"/>
    <w:pPr>
      <w:spacing w:line="310" w:lineRule="exact"/>
      <w:jc w:val="center"/>
    </w:pPr>
  </w:style>
  <w:style w:type="paragraph" w:customStyle="1" w:styleId="Style19">
    <w:name w:val="Style19"/>
    <w:basedOn w:val="Normal"/>
    <w:uiPriority w:val="99"/>
    <w:rsid w:val="000E490D"/>
    <w:pPr>
      <w:spacing w:line="310" w:lineRule="exact"/>
      <w:jc w:val="center"/>
    </w:pPr>
  </w:style>
  <w:style w:type="paragraph" w:customStyle="1" w:styleId="Style20">
    <w:name w:val="Style20"/>
    <w:basedOn w:val="Normal"/>
    <w:uiPriority w:val="99"/>
    <w:rsid w:val="000E490D"/>
  </w:style>
  <w:style w:type="paragraph" w:customStyle="1" w:styleId="Style22">
    <w:name w:val="Style22"/>
    <w:basedOn w:val="Normal"/>
    <w:uiPriority w:val="99"/>
    <w:rsid w:val="000E490D"/>
    <w:pPr>
      <w:spacing w:line="317" w:lineRule="exact"/>
    </w:pPr>
  </w:style>
  <w:style w:type="paragraph" w:customStyle="1" w:styleId="Style23">
    <w:name w:val="Style23"/>
    <w:basedOn w:val="Normal"/>
    <w:uiPriority w:val="99"/>
    <w:rsid w:val="000E490D"/>
    <w:pPr>
      <w:spacing w:line="317" w:lineRule="exact"/>
      <w:ind w:firstLine="569"/>
    </w:pPr>
  </w:style>
  <w:style w:type="paragraph" w:customStyle="1" w:styleId="Style26">
    <w:name w:val="Style26"/>
    <w:basedOn w:val="Normal"/>
    <w:uiPriority w:val="99"/>
    <w:rsid w:val="000E490D"/>
    <w:pPr>
      <w:spacing w:line="306" w:lineRule="exact"/>
      <w:jc w:val="both"/>
    </w:pPr>
  </w:style>
  <w:style w:type="paragraph" w:customStyle="1" w:styleId="Style27">
    <w:name w:val="Style27"/>
    <w:basedOn w:val="Normal"/>
    <w:uiPriority w:val="99"/>
    <w:rsid w:val="000E490D"/>
    <w:pPr>
      <w:spacing w:line="313" w:lineRule="exact"/>
      <w:jc w:val="both"/>
    </w:pPr>
  </w:style>
  <w:style w:type="paragraph" w:customStyle="1" w:styleId="Style32">
    <w:name w:val="Style32"/>
    <w:basedOn w:val="Normal"/>
    <w:uiPriority w:val="99"/>
    <w:rsid w:val="000E490D"/>
    <w:pPr>
      <w:spacing w:line="305" w:lineRule="exact"/>
    </w:pPr>
  </w:style>
  <w:style w:type="paragraph" w:customStyle="1" w:styleId="Style36">
    <w:name w:val="Style36"/>
    <w:basedOn w:val="Normal"/>
    <w:uiPriority w:val="99"/>
    <w:rsid w:val="000E490D"/>
    <w:pPr>
      <w:spacing w:line="310" w:lineRule="exact"/>
      <w:ind w:firstLine="511"/>
      <w:jc w:val="both"/>
    </w:pPr>
  </w:style>
  <w:style w:type="paragraph" w:customStyle="1" w:styleId="Style37">
    <w:name w:val="Style37"/>
    <w:basedOn w:val="Normal"/>
    <w:uiPriority w:val="99"/>
    <w:rsid w:val="000E490D"/>
    <w:pPr>
      <w:spacing w:line="310" w:lineRule="exact"/>
      <w:jc w:val="both"/>
    </w:pPr>
  </w:style>
  <w:style w:type="character" w:customStyle="1" w:styleId="FontStyle55">
    <w:name w:val="Font Style55"/>
    <w:uiPriority w:val="99"/>
    <w:rsid w:val="000E490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6">
    <w:name w:val="Font Style56"/>
    <w:uiPriority w:val="99"/>
    <w:rsid w:val="000E490D"/>
    <w:rPr>
      <w:rFonts w:ascii="Times New Roman" w:hAnsi="Times New Roman" w:cs="Times New Roman"/>
      <w:sz w:val="26"/>
      <w:szCs w:val="26"/>
    </w:rPr>
  </w:style>
  <w:style w:type="character" w:styleId="Hyperlink">
    <w:name w:val="Hyperlink"/>
    <w:basedOn w:val="DefaultParagraphFont"/>
    <w:uiPriority w:val="99"/>
    <w:semiHidden/>
    <w:rsid w:val="000E49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5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8818704.0" TargetMode="External"/><Relationship Id="rId4" Type="http://schemas.openxmlformats.org/officeDocument/2006/relationships/hyperlink" Target="file:///C:\Users\1\Desktop\&#1053;&#1055;&#1040;%20(&#1087;&#1088;&#1080;&#1085;&#1103;&#1090;&#1099;&#1077;%20&#1080;%20&#1087;&#1088;&#1086;&#1077;&#1082;&#1090;&#1099;)\&#1055;&#1088;&#1086;&#1075;&#1088;&#1072;&#1084;&#1084;&#1072;%20&#1056;&#1072;&#1079;&#1074;&#1080;&#1090;&#1080;&#1077;%20&#1084;&#1091;&#1085;&#1080;&#1094;&#1080;&#1087;&#1072;&#1083;&#1100;&#1085;&#1086;&#1081;%20&#1089;&#1083;&#1091;&#1078;&#1073;&#1099;\&#1056;&#1072;&#1079;&#1074;&#1080;&#1090;&#1080;&#1077;%20&#1084;&#1091;&#1085;&#1080;&#1094;&#1080;&#1087;&#1072;&#1083;&#1100;&#1085;&#1086;&#1081;%20&#1089;&#1083;&#1091;&#1078;&#1073;&#1099;%20(&#1072;&#1082;&#1090;&#1091;&#1072;&#1083;&#1100;&#1085;&#1072;&#1103;%20&#1088;&#1077;&#1076;&#1072;&#1082;&#1094;&#1080;&#1103;)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1230</Words>
  <Characters>7011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</dc:title>
  <dc:subject/>
  <dc:creator>1</dc:creator>
  <cp:keywords/>
  <dc:description/>
  <cp:lastModifiedBy>www</cp:lastModifiedBy>
  <cp:revision>4</cp:revision>
  <cp:lastPrinted>2016-11-15T14:12:00Z</cp:lastPrinted>
  <dcterms:created xsi:type="dcterms:W3CDTF">2016-10-04T09:03:00Z</dcterms:created>
  <dcterms:modified xsi:type="dcterms:W3CDTF">2016-11-15T14:18:00Z</dcterms:modified>
</cp:coreProperties>
</file>